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EF5" w:rsidRPr="00F24AAF" w:rsidRDefault="00B12EF5" w:rsidP="00886EF1">
      <w:pPr>
        <w:pageBreakBefore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Технологическая карта по математики с 06.04. по 10</w:t>
      </w:r>
      <w:r w:rsidRPr="00F24AAF">
        <w:rPr>
          <w:rFonts w:ascii="Times New Roman" w:hAnsi="Times New Roman"/>
          <w:b/>
          <w:sz w:val="28"/>
        </w:rPr>
        <w:t>.04.2020 года</w:t>
      </w:r>
      <w:r>
        <w:rPr>
          <w:rFonts w:ascii="Times New Roman" w:hAnsi="Times New Roman"/>
          <w:b/>
          <w:sz w:val="28"/>
        </w:rPr>
        <w:t>, 11</w:t>
      </w:r>
      <w:r w:rsidRPr="00F24AAF">
        <w:rPr>
          <w:rFonts w:ascii="Times New Roman" w:hAnsi="Times New Roman"/>
          <w:b/>
          <w:sz w:val="28"/>
        </w:rPr>
        <w:t xml:space="preserve"> класс, учитель –</w:t>
      </w:r>
      <w:r>
        <w:rPr>
          <w:rFonts w:ascii="Times New Roman" w:hAnsi="Times New Roman"/>
          <w:b/>
          <w:sz w:val="28"/>
        </w:rPr>
        <w:t xml:space="preserve"> Тураева Г.А.</w:t>
      </w:r>
    </w:p>
    <w:p w:rsidR="00B12EF5" w:rsidRDefault="00B12EF5" w:rsidP="00886EF1">
      <w:pPr>
        <w:ind w:firstLine="0"/>
        <w:rPr>
          <w:rFonts w:ascii="Times New Roman" w:hAnsi="Times New Roman"/>
          <w:sz w:val="28"/>
        </w:rPr>
      </w:pPr>
    </w:p>
    <w:tbl>
      <w:tblPr>
        <w:tblW w:w="15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B12EF5" w:rsidRPr="0061571D" w:rsidTr="00031BC2">
        <w:trPr>
          <w:trHeight w:val="381"/>
        </w:trPr>
        <w:tc>
          <w:tcPr>
            <w:tcW w:w="710" w:type="dxa"/>
            <w:vMerge w:val="restart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Консультации</w:t>
            </w:r>
          </w:p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Контроль</w:t>
            </w:r>
          </w:p>
        </w:tc>
      </w:tr>
      <w:tr w:rsidR="00B12EF5" w:rsidRPr="0061571D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Форма </w:t>
            </w:r>
          </w:p>
        </w:tc>
        <w:tc>
          <w:tcPr>
            <w:tcW w:w="1109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Место размещения д/з</w:t>
            </w:r>
          </w:p>
        </w:tc>
      </w:tr>
      <w:tr w:rsidR="00B12EF5" w:rsidRPr="0061571D" w:rsidTr="00031BC2">
        <w:trPr>
          <w:trHeight w:val="381"/>
        </w:trPr>
        <w:tc>
          <w:tcPr>
            <w:tcW w:w="710" w:type="dxa"/>
            <w:vMerge w:val="restart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vMerge w:val="restart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06.04</w:t>
            </w:r>
            <w:r w:rsidRPr="0061571D">
              <w:rPr>
                <w:rFonts w:ascii="Times New Roman" w:hAnsi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Вероятность произведения независимых событий</w:t>
            </w:r>
          </w:p>
        </w:tc>
        <w:tc>
          <w:tcPr>
            <w:tcW w:w="1587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</w:t>
            </w:r>
          </w:p>
        </w:tc>
        <w:tc>
          <w:tcPr>
            <w:tcW w:w="1954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" w:history="1">
              <w:r>
                <w:rPr>
                  <w:rStyle w:val="Hyperlink"/>
                </w:rPr>
                <w:t>http://ege.fipi.ru/os11/xmodules/qprint/index.php?theme_guid=F93D616FC02A963548656CCE8FDDD20B&amp;proj_guid=E040A72A1A3DABA14C90C97E0B6EE7DC</w:t>
              </w:r>
            </w:hyperlink>
          </w:p>
        </w:tc>
        <w:tc>
          <w:tcPr>
            <w:tcW w:w="1921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89145809867</w:t>
            </w:r>
          </w:p>
        </w:tc>
        <w:tc>
          <w:tcPr>
            <w:tcW w:w="1162" w:type="dxa"/>
            <w:vAlign w:val="center"/>
          </w:tcPr>
          <w:p w:rsidR="00B12EF5" w:rsidRPr="0061571D" w:rsidRDefault="00B12EF5" w:rsidP="00031BC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109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</w:tcPr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ватцап 11</w:t>
            </w:r>
            <w:r w:rsidRPr="0061571D">
              <w:rPr>
                <w:rFonts w:ascii="Times New Roman" w:hAnsi="Times New Roman"/>
              </w:rPr>
              <w:t xml:space="preserve"> класса</w:t>
            </w:r>
          </w:p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Дневник.ру</w:t>
            </w:r>
          </w:p>
        </w:tc>
      </w:tr>
      <w:tr w:rsidR="00B12EF5" w:rsidRPr="0061571D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08.04</w:t>
            </w:r>
            <w:r w:rsidRPr="0061571D">
              <w:rPr>
                <w:rFonts w:ascii="Times New Roman" w:hAnsi="Times New Roman"/>
              </w:rPr>
              <w:t>.2020</w:t>
            </w:r>
          </w:p>
        </w:tc>
        <w:tc>
          <w:tcPr>
            <w:tcW w:w="3118" w:type="dxa"/>
          </w:tcPr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№7 «Вероятность»</w:t>
            </w:r>
          </w:p>
        </w:tc>
        <w:tc>
          <w:tcPr>
            <w:tcW w:w="1587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4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1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Письменная работа</w:t>
            </w:r>
          </w:p>
        </w:tc>
        <w:tc>
          <w:tcPr>
            <w:tcW w:w="1109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10.04.2020</w:t>
            </w:r>
          </w:p>
        </w:tc>
        <w:tc>
          <w:tcPr>
            <w:tcW w:w="1661" w:type="dxa"/>
          </w:tcPr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ватцап 11</w:t>
            </w:r>
            <w:r w:rsidRPr="0061571D">
              <w:rPr>
                <w:rFonts w:ascii="Times New Roman" w:hAnsi="Times New Roman"/>
              </w:rPr>
              <w:t xml:space="preserve"> класса</w:t>
            </w:r>
          </w:p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Дневник.ру</w:t>
            </w:r>
          </w:p>
        </w:tc>
      </w:tr>
      <w:tr w:rsidR="00B12EF5" w:rsidRPr="0061571D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09.04</w:t>
            </w:r>
            <w:r w:rsidRPr="0061571D">
              <w:rPr>
                <w:rFonts w:ascii="Times New Roman" w:hAnsi="Times New Roman"/>
              </w:rPr>
              <w:t>.2020</w:t>
            </w:r>
          </w:p>
        </w:tc>
        <w:tc>
          <w:tcPr>
            <w:tcW w:w="3118" w:type="dxa"/>
          </w:tcPr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Параллельность прямых и плоскостей(повторение)</w:t>
            </w:r>
          </w:p>
        </w:tc>
        <w:tc>
          <w:tcPr>
            <w:tcW w:w="1587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 гл. 1</w:t>
            </w:r>
          </w:p>
        </w:tc>
        <w:tc>
          <w:tcPr>
            <w:tcW w:w="1954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1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109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</w:tcPr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ватцап 11</w:t>
            </w:r>
            <w:r w:rsidRPr="0061571D">
              <w:rPr>
                <w:rFonts w:ascii="Times New Roman" w:hAnsi="Times New Roman"/>
              </w:rPr>
              <w:t xml:space="preserve"> класса</w:t>
            </w:r>
          </w:p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Дневник.ру</w:t>
            </w:r>
          </w:p>
        </w:tc>
      </w:tr>
      <w:tr w:rsidR="00B12EF5" w:rsidRPr="0061571D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  <w:r w:rsidRPr="0061571D"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Перпендикулярность прямых и плоскостей(повторение)</w:t>
            </w:r>
          </w:p>
        </w:tc>
        <w:tc>
          <w:tcPr>
            <w:tcW w:w="1587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 гл.2</w:t>
            </w:r>
          </w:p>
        </w:tc>
        <w:tc>
          <w:tcPr>
            <w:tcW w:w="1954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1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Математический диктант</w:t>
            </w:r>
          </w:p>
        </w:tc>
        <w:tc>
          <w:tcPr>
            <w:tcW w:w="1109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</w:tcPr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ватцап 11</w:t>
            </w:r>
            <w:r w:rsidRPr="0061571D">
              <w:rPr>
                <w:rFonts w:ascii="Times New Roman" w:hAnsi="Times New Roman"/>
              </w:rPr>
              <w:t xml:space="preserve"> класса</w:t>
            </w:r>
          </w:p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Дневник.ру</w:t>
            </w:r>
          </w:p>
        </w:tc>
      </w:tr>
      <w:tr w:rsidR="00B12EF5" w:rsidRPr="0061571D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B12EF5" w:rsidRPr="0061571D" w:rsidRDefault="00B12EF5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Pr="0061571D"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B12EF5" w:rsidRPr="00F12A68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Действительные числа(повторение)</w:t>
            </w:r>
          </w:p>
        </w:tc>
        <w:tc>
          <w:tcPr>
            <w:tcW w:w="1587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4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" w:history="1">
              <w:r>
                <w:rPr>
                  <w:rStyle w:val="Hyperlink"/>
                </w:rPr>
                <w:t>http://ege.fipi.ru/os11/xmodules/qprint/index.php?theme_guid=2230456093F095B94DD7611861523455&amp;proj_guid=E040A72A1A3DABA14C90C97E0B6EE7DC</w:t>
              </w:r>
            </w:hyperlink>
          </w:p>
        </w:tc>
        <w:tc>
          <w:tcPr>
            <w:tcW w:w="1921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заданий</w:t>
            </w:r>
          </w:p>
        </w:tc>
        <w:tc>
          <w:tcPr>
            <w:tcW w:w="1109" w:type="dxa"/>
            <w:vAlign w:val="center"/>
          </w:tcPr>
          <w:p w:rsidR="00B12EF5" w:rsidRPr="0061571D" w:rsidRDefault="00B12EF5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</w:tcPr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ватцап 11</w:t>
            </w:r>
            <w:r w:rsidRPr="0061571D">
              <w:rPr>
                <w:rFonts w:ascii="Times New Roman" w:hAnsi="Times New Roman"/>
              </w:rPr>
              <w:t xml:space="preserve"> класса</w:t>
            </w:r>
          </w:p>
          <w:p w:rsidR="00B12EF5" w:rsidRPr="0061571D" w:rsidRDefault="00B12EF5" w:rsidP="00031BC2">
            <w:pPr>
              <w:ind w:firstLine="0"/>
              <w:jc w:val="left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Дневник.ру</w:t>
            </w:r>
          </w:p>
        </w:tc>
      </w:tr>
    </w:tbl>
    <w:p w:rsidR="00B12EF5" w:rsidRDefault="00B12EF5">
      <w:bookmarkStart w:id="0" w:name="_GoBack"/>
      <w:bookmarkEnd w:id="0"/>
    </w:p>
    <w:sectPr w:rsidR="00B12EF5" w:rsidSect="00886E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04D"/>
    <w:rsid w:val="00031BC2"/>
    <w:rsid w:val="00086D44"/>
    <w:rsid w:val="0014055C"/>
    <w:rsid w:val="00150EE7"/>
    <w:rsid w:val="003B7778"/>
    <w:rsid w:val="0061571D"/>
    <w:rsid w:val="0085004D"/>
    <w:rsid w:val="00886EF1"/>
    <w:rsid w:val="00B12EF5"/>
    <w:rsid w:val="00D96663"/>
    <w:rsid w:val="00F12A68"/>
    <w:rsid w:val="00F2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EF1"/>
    <w:pPr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86E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ge.fipi.ru/os11/xmodules/qprint/index.php?theme_guid=2230456093F095B94DD7611861523455&amp;proj_guid=E040A72A1A3DABA14C90C97E0B6EE7DC" TargetMode="External"/><Relationship Id="rId4" Type="http://schemas.openxmlformats.org/officeDocument/2006/relationships/hyperlink" Target="http://ege.fipi.ru/os11/xmodules/qprint/index.php?theme_guid=F93D616FC02A963548656CCE8FDDD20B&amp;proj_guid=E040A72A1A3DABA14C90C97E0B6EE7D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229</Words>
  <Characters>1306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2020-03-26T08:04:00Z</dcterms:created>
  <dcterms:modified xsi:type="dcterms:W3CDTF">2003-01-11T11:03:00Z</dcterms:modified>
</cp:coreProperties>
</file>